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61E" w:rsidRPr="005A1B19" w:rsidRDefault="00062BCB">
      <w:r w:rsidRPr="005A1B19">
        <w:t xml:space="preserve">Project: </w:t>
      </w:r>
      <w:r w:rsidRPr="00B8625D">
        <w:rPr>
          <w:b/>
          <w:sz w:val="28"/>
          <w:szCs w:val="28"/>
        </w:rPr>
        <w:t>Km3Net- 4lines</w:t>
      </w:r>
      <w:r w:rsidR="00360515" w:rsidRPr="005A1B19">
        <w:t xml:space="preserve"> </w:t>
      </w:r>
      <w:r w:rsidR="005A1B19" w:rsidRPr="005A1B19">
        <w:tab/>
      </w:r>
      <w:r w:rsidR="005A1B19" w:rsidRPr="005A1B19">
        <w:tab/>
        <w:t>Auth</w:t>
      </w:r>
      <w:r w:rsidR="00A4308B">
        <w:t>or: A. Korporaal-MT  d.d. 03 Maart</w:t>
      </w:r>
      <w:r w:rsidR="005A1B19" w:rsidRPr="005A1B19">
        <w:t xml:space="preserve"> 2014 Version 1</w:t>
      </w:r>
    </w:p>
    <w:p w:rsidR="005A1B19" w:rsidRPr="00B8625D" w:rsidRDefault="00062BCB" w:rsidP="005A1B19">
      <w:pPr>
        <w:pStyle w:val="NoSpacing"/>
        <w:rPr>
          <w:sz w:val="24"/>
          <w:szCs w:val="24"/>
        </w:rPr>
      </w:pPr>
      <w:r w:rsidRPr="00B8625D">
        <w:rPr>
          <w:sz w:val="24"/>
          <w:szCs w:val="24"/>
        </w:rPr>
        <w:t xml:space="preserve">Betreft: Onderdelen </w:t>
      </w:r>
      <w:r w:rsidR="00A4308B">
        <w:rPr>
          <w:sz w:val="24"/>
          <w:szCs w:val="24"/>
        </w:rPr>
        <w:t xml:space="preserve"> 2</w:t>
      </w:r>
      <w:r w:rsidR="00FB0ECE" w:rsidRPr="00B8625D">
        <w:rPr>
          <w:sz w:val="24"/>
          <w:szCs w:val="24"/>
        </w:rPr>
        <w:t xml:space="preserve">0 stuks </w:t>
      </w:r>
      <w:proofErr w:type="spellStart"/>
      <w:r w:rsidRPr="00B8625D">
        <w:rPr>
          <w:sz w:val="24"/>
          <w:szCs w:val="24"/>
        </w:rPr>
        <w:t>Penetrator</w:t>
      </w:r>
      <w:proofErr w:type="spellEnd"/>
      <w:r w:rsidR="00360515" w:rsidRPr="00B8625D">
        <w:rPr>
          <w:sz w:val="24"/>
          <w:szCs w:val="24"/>
        </w:rPr>
        <w:t xml:space="preserve"> ANCHOR</w:t>
      </w:r>
      <w:r w:rsidRPr="00B8625D">
        <w:rPr>
          <w:sz w:val="24"/>
          <w:szCs w:val="24"/>
        </w:rPr>
        <w:t xml:space="preserve"> Type 9 </w:t>
      </w:r>
      <w:proofErr w:type="spellStart"/>
      <w:r w:rsidRPr="00B8625D">
        <w:rPr>
          <w:sz w:val="24"/>
          <w:szCs w:val="24"/>
        </w:rPr>
        <w:t>Ass’y</w:t>
      </w:r>
      <w:proofErr w:type="spellEnd"/>
      <w:r w:rsidRPr="00B8625D">
        <w:rPr>
          <w:sz w:val="24"/>
          <w:szCs w:val="24"/>
        </w:rPr>
        <w:t xml:space="preserve"> (AA7677)</w:t>
      </w:r>
    </w:p>
    <w:p w:rsidR="00062BCB" w:rsidRPr="00B8625D" w:rsidRDefault="005A1B19" w:rsidP="005A1B19">
      <w:pPr>
        <w:pStyle w:val="NoSpacing"/>
        <w:rPr>
          <w:sz w:val="24"/>
          <w:szCs w:val="24"/>
        </w:rPr>
      </w:pPr>
      <w:r w:rsidRPr="00B8625D">
        <w:rPr>
          <w:sz w:val="24"/>
          <w:szCs w:val="24"/>
        </w:rPr>
        <w:t xml:space="preserve">     </w:t>
      </w:r>
      <w:r w:rsidR="00747848" w:rsidRPr="00B8625D">
        <w:rPr>
          <w:sz w:val="24"/>
          <w:szCs w:val="24"/>
        </w:rPr>
        <w:t xml:space="preserve">                         </w:t>
      </w:r>
      <w:r w:rsidR="00062BCB" w:rsidRPr="00B8625D">
        <w:rPr>
          <w:sz w:val="24"/>
          <w:szCs w:val="24"/>
        </w:rPr>
        <w:t xml:space="preserve"> en  </w:t>
      </w:r>
      <w:r w:rsidR="00A4308B">
        <w:rPr>
          <w:sz w:val="24"/>
          <w:szCs w:val="24"/>
        </w:rPr>
        <w:t xml:space="preserve"> 8</w:t>
      </w:r>
      <w:r w:rsidR="00FB0ECE" w:rsidRPr="00B8625D">
        <w:rPr>
          <w:sz w:val="24"/>
          <w:szCs w:val="24"/>
        </w:rPr>
        <w:t xml:space="preserve">0 stuks </w:t>
      </w:r>
      <w:proofErr w:type="spellStart"/>
      <w:r w:rsidR="00062BCB" w:rsidRPr="00B8625D">
        <w:rPr>
          <w:sz w:val="24"/>
          <w:szCs w:val="24"/>
        </w:rPr>
        <w:t>Penetrator</w:t>
      </w:r>
      <w:proofErr w:type="spellEnd"/>
      <w:r w:rsidR="00360515" w:rsidRPr="00B8625D">
        <w:rPr>
          <w:sz w:val="24"/>
          <w:szCs w:val="24"/>
        </w:rPr>
        <w:t xml:space="preserve"> DOM</w:t>
      </w:r>
      <w:r w:rsidR="00062BCB" w:rsidRPr="00B8625D">
        <w:rPr>
          <w:sz w:val="24"/>
          <w:szCs w:val="24"/>
        </w:rPr>
        <w:t xml:space="preserve"> Type 10 </w:t>
      </w:r>
      <w:proofErr w:type="spellStart"/>
      <w:r w:rsidR="00062BCB" w:rsidRPr="00B8625D">
        <w:rPr>
          <w:sz w:val="24"/>
          <w:szCs w:val="24"/>
        </w:rPr>
        <w:t>Ass’</w:t>
      </w:r>
      <w:r w:rsidR="00360515" w:rsidRPr="00B8625D">
        <w:rPr>
          <w:sz w:val="24"/>
          <w:szCs w:val="24"/>
        </w:rPr>
        <w:t>y</w:t>
      </w:r>
      <w:proofErr w:type="spellEnd"/>
      <w:r w:rsidR="00360515" w:rsidRPr="00B8625D">
        <w:rPr>
          <w:sz w:val="24"/>
          <w:szCs w:val="24"/>
        </w:rPr>
        <w:t xml:space="preserve"> </w:t>
      </w:r>
      <w:r w:rsidR="00747848" w:rsidRPr="00B8625D">
        <w:rPr>
          <w:sz w:val="24"/>
          <w:szCs w:val="24"/>
        </w:rPr>
        <w:t xml:space="preserve">    </w:t>
      </w:r>
      <w:r w:rsidR="00A4308B">
        <w:rPr>
          <w:sz w:val="24"/>
          <w:szCs w:val="24"/>
        </w:rPr>
        <w:t>(AA7681</w:t>
      </w:r>
      <w:r w:rsidR="00062BCB" w:rsidRPr="00B8625D">
        <w:rPr>
          <w:sz w:val="24"/>
          <w:szCs w:val="24"/>
        </w:rPr>
        <w:t>)</w:t>
      </w:r>
    </w:p>
    <w:p w:rsidR="00360515" w:rsidRPr="00B8625D" w:rsidRDefault="00360515">
      <w:pPr>
        <w:rPr>
          <w:sz w:val="24"/>
          <w:szCs w:val="24"/>
        </w:rPr>
      </w:pPr>
      <w:r w:rsidRPr="00B8625D">
        <w:rPr>
          <w:sz w:val="24"/>
          <w:szCs w:val="24"/>
        </w:rPr>
        <w:t>Aantal: totaal 100 stuks</w:t>
      </w:r>
    </w:p>
    <w:p w:rsidR="00360515" w:rsidRDefault="008B58D3">
      <w:r>
        <w:rPr>
          <w:u w:val="single"/>
        </w:rPr>
        <w:t>Diverse materialen</w:t>
      </w:r>
    </w:p>
    <w:p w:rsidR="00360515" w:rsidRPr="00582269" w:rsidRDefault="00E9363C" w:rsidP="0022177F">
      <w:pPr>
        <w:pStyle w:val="NoSpacing"/>
        <w:numPr>
          <w:ilvl w:val="0"/>
          <w:numId w:val="2"/>
        </w:numPr>
        <w:rPr>
          <w:lang w:val="en-US"/>
        </w:rPr>
      </w:pPr>
      <w:r w:rsidRPr="00E9363C">
        <w:rPr>
          <w:lang w:val="en-US"/>
        </w:rPr>
        <w:t>1</w:t>
      </w:r>
      <w:r w:rsidR="00360515" w:rsidRPr="00582269">
        <w:rPr>
          <w:lang w:val="en-US"/>
        </w:rPr>
        <w:t xml:space="preserve">00 </w:t>
      </w:r>
      <w:proofErr w:type="spellStart"/>
      <w:r w:rsidR="00360515" w:rsidRPr="00582269">
        <w:rPr>
          <w:lang w:val="en-US"/>
        </w:rPr>
        <w:t>stuks</w:t>
      </w:r>
      <w:proofErr w:type="spellEnd"/>
      <w:r w:rsidR="003245DE">
        <w:rPr>
          <w:lang w:val="en-US"/>
        </w:rPr>
        <w:t xml:space="preserve"> </w:t>
      </w:r>
      <w:r w:rsidR="00360515" w:rsidRPr="00582269">
        <w:rPr>
          <w:lang w:val="en-US"/>
        </w:rPr>
        <w:t xml:space="preserve"> </w:t>
      </w:r>
      <w:r w:rsidR="003245DE">
        <w:rPr>
          <w:lang w:val="en-US"/>
        </w:rPr>
        <w:t>Profiled W</w:t>
      </w:r>
      <w:r w:rsidR="00582269">
        <w:rPr>
          <w:lang w:val="en-US"/>
        </w:rPr>
        <w:t>asher</w:t>
      </w:r>
      <w:r w:rsidR="003245DE">
        <w:rPr>
          <w:lang w:val="en-US"/>
        </w:rPr>
        <w:t xml:space="preserve"> 2  conform </w:t>
      </w:r>
      <w:proofErr w:type="spellStart"/>
      <w:r w:rsidR="003245DE">
        <w:rPr>
          <w:lang w:val="en-US"/>
        </w:rPr>
        <w:t>tek</w:t>
      </w:r>
      <w:proofErr w:type="spellEnd"/>
      <w:r w:rsidR="003245DE">
        <w:rPr>
          <w:lang w:val="en-US"/>
        </w:rPr>
        <w:t>.: AA4996 Release: A  (Datum 29 Nov. 2012</w:t>
      </w:r>
      <w:r w:rsidR="00360515" w:rsidRPr="00582269">
        <w:rPr>
          <w:lang w:val="en-US"/>
        </w:rPr>
        <w:t>)</w:t>
      </w:r>
    </w:p>
    <w:p w:rsidR="002970E5" w:rsidRDefault="003245DE" w:rsidP="0022177F">
      <w:pPr>
        <w:pStyle w:val="NoSpacing"/>
        <w:ind w:left="720"/>
      </w:pPr>
      <w:proofErr w:type="spellStart"/>
      <w:r>
        <w:t>Material</w:t>
      </w:r>
      <w:proofErr w:type="spellEnd"/>
      <w:r>
        <w:t>: POM (</w:t>
      </w:r>
      <w:proofErr w:type="spellStart"/>
      <w:r>
        <w:t>Delrin</w:t>
      </w:r>
      <w:proofErr w:type="spellEnd"/>
      <w:r>
        <w:t>)</w:t>
      </w:r>
    </w:p>
    <w:p w:rsidR="0022177F" w:rsidRDefault="0022177F" w:rsidP="0022177F">
      <w:pPr>
        <w:pStyle w:val="NoSpacing"/>
        <w:ind w:left="720"/>
      </w:pPr>
    </w:p>
    <w:p w:rsidR="002970E5" w:rsidRPr="00B917A0" w:rsidRDefault="002970E5" w:rsidP="00250CF4">
      <w:pPr>
        <w:pStyle w:val="NoSpacing"/>
        <w:numPr>
          <w:ilvl w:val="0"/>
          <w:numId w:val="2"/>
        </w:numPr>
      </w:pPr>
      <w:r w:rsidRPr="00B917A0">
        <w:t xml:space="preserve">100 stuks  </w:t>
      </w:r>
      <w:proofErr w:type="spellStart"/>
      <w:r w:rsidR="00250CF4" w:rsidRPr="00B917A0">
        <w:t>Conical</w:t>
      </w:r>
      <w:proofErr w:type="spellEnd"/>
      <w:r w:rsidR="00250CF4" w:rsidRPr="00B917A0">
        <w:t xml:space="preserve"> Spring </w:t>
      </w:r>
      <w:proofErr w:type="spellStart"/>
      <w:r w:rsidR="00250CF4" w:rsidRPr="00B917A0">
        <w:t>Washer</w:t>
      </w:r>
      <w:proofErr w:type="spellEnd"/>
      <w:r w:rsidR="00250CF4" w:rsidRPr="00B917A0">
        <w:t xml:space="preserve"> M16-DIN 2093 A -34x16,3x1,5-51CrV4 (</w:t>
      </w:r>
      <w:r w:rsidR="00B917A0" w:rsidRPr="00B917A0">
        <w:t xml:space="preserve"> b.v. </w:t>
      </w:r>
      <w:proofErr w:type="spellStart"/>
      <w:r w:rsidR="00250CF4" w:rsidRPr="00B917A0">
        <w:t>Jeveka</w:t>
      </w:r>
      <w:proofErr w:type="spellEnd"/>
      <w:r w:rsidR="00250CF4" w:rsidRPr="00B917A0">
        <w:t>)</w:t>
      </w:r>
    </w:p>
    <w:p w:rsidR="002970E5" w:rsidRDefault="002970E5" w:rsidP="0022177F">
      <w:pPr>
        <w:pStyle w:val="NoSpacing"/>
        <w:ind w:left="720"/>
      </w:pPr>
      <w:proofErr w:type="spellStart"/>
      <w:r w:rsidRPr="00360515">
        <w:t>Material</w:t>
      </w:r>
      <w:proofErr w:type="spellEnd"/>
      <w:r w:rsidRPr="00360515">
        <w:t xml:space="preserve">: </w:t>
      </w:r>
      <w:r w:rsidR="00250CF4" w:rsidRPr="00B917A0">
        <w:t>51CrV4</w:t>
      </w:r>
    </w:p>
    <w:p w:rsidR="0022177F" w:rsidRDefault="0022177F" w:rsidP="00250CF4">
      <w:pPr>
        <w:pStyle w:val="NoSpacing"/>
      </w:pPr>
    </w:p>
    <w:p w:rsidR="0022177F" w:rsidRPr="00B917A0" w:rsidRDefault="0022177F" w:rsidP="00B917A0">
      <w:pPr>
        <w:pStyle w:val="NoSpacing"/>
        <w:numPr>
          <w:ilvl w:val="0"/>
          <w:numId w:val="2"/>
        </w:numPr>
      </w:pPr>
      <w:r w:rsidRPr="00B917A0">
        <w:t xml:space="preserve">100 stuks  </w:t>
      </w:r>
      <w:proofErr w:type="spellStart"/>
      <w:r w:rsidR="00B917A0" w:rsidRPr="00B917A0">
        <w:t>Filling</w:t>
      </w:r>
      <w:proofErr w:type="spellEnd"/>
      <w:r w:rsidR="00B917A0" w:rsidRPr="00B917A0">
        <w:t xml:space="preserve"> Ring BLGEST-16,5- NIET verzinkt.</w:t>
      </w:r>
      <w:r w:rsidR="00B917A0">
        <w:t xml:space="preserve"> </w:t>
      </w:r>
      <w:r w:rsidR="00B917A0" w:rsidRPr="00B917A0">
        <w:t>(</w:t>
      </w:r>
      <w:r w:rsidR="00B917A0">
        <w:t xml:space="preserve">b.v. </w:t>
      </w:r>
      <w:proofErr w:type="spellStart"/>
      <w:r w:rsidR="00B917A0" w:rsidRPr="00B917A0">
        <w:t>Jeveka</w:t>
      </w:r>
      <w:proofErr w:type="spellEnd"/>
      <w:r w:rsidR="00B917A0" w:rsidRPr="00B917A0">
        <w:t>-pag. F6)</w:t>
      </w:r>
    </w:p>
    <w:p w:rsidR="0022177F" w:rsidRDefault="0022177F" w:rsidP="0022177F">
      <w:pPr>
        <w:pStyle w:val="NoSpacing"/>
        <w:ind w:left="720"/>
      </w:pPr>
      <w:proofErr w:type="spellStart"/>
      <w:r w:rsidRPr="00360515">
        <w:t>Material</w:t>
      </w:r>
      <w:proofErr w:type="spellEnd"/>
      <w:r w:rsidRPr="00360515">
        <w:t xml:space="preserve">: </w:t>
      </w:r>
      <w:r w:rsidR="00B917A0">
        <w:t>Staal - blank (niet verzinkt)</w:t>
      </w:r>
    </w:p>
    <w:p w:rsidR="00B917A0" w:rsidRDefault="00B917A0" w:rsidP="0022177F">
      <w:pPr>
        <w:pStyle w:val="NoSpacing"/>
        <w:ind w:left="720"/>
      </w:pPr>
    </w:p>
    <w:p w:rsidR="00B917A0" w:rsidRDefault="00B917A0" w:rsidP="00B917A0">
      <w:pPr>
        <w:pStyle w:val="NoSpacing"/>
        <w:numPr>
          <w:ilvl w:val="0"/>
          <w:numId w:val="2"/>
        </w:numPr>
      </w:pPr>
      <w:r>
        <w:t xml:space="preserve">100 stuks </w:t>
      </w:r>
      <w:proofErr w:type="spellStart"/>
      <w:r w:rsidRPr="00B917A0">
        <w:t>Hexagon</w:t>
      </w:r>
      <w:proofErr w:type="spellEnd"/>
      <w:r w:rsidRPr="00B917A0">
        <w:t xml:space="preserve"> Nut M16</w:t>
      </w:r>
      <w:r>
        <w:t xml:space="preserve"> - DIN 934-A2-70</w:t>
      </w:r>
    </w:p>
    <w:p w:rsidR="00B917A0" w:rsidRDefault="00B917A0" w:rsidP="00B917A0">
      <w:pPr>
        <w:pStyle w:val="NoSpacing"/>
        <w:ind w:left="720"/>
      </w:pPr>
      <w:proofErr w:type="spellStart"/>
      <w:r w:rsidRPr="00360515">
        <w:t>Material</w:t>
      </w:r>
      <w:proofErr w:type="spellEnd"/>
      <w:r w:rsidRPr="00360515">
        <w:t xml:space="preserve">: </w:t>
      </w:r>
      <w:r>
        <w:t>Roestvaststaal  A2 sterkteklasse 70</w:t>
      </w:r>
    </w:p>
    <w:p w:rsidR="00FB0ECE" w:rsidRDefault="00FB0ECE" w:rsidP="00FB0ECE">
      <w:pPr>
        <w:pStyle w:val="NoSpacing"/>
      </w:pPr>
    </w:p>
    <w:p w:rsidR="0095306C" w:rsidRDefault="0095306C" w:rsidP="00205002"/>
    <w:p w:rsidR="00205002" w:rsidRDefault="00205002" w:rsidP="00205002">
      <w:r w:rsidRPr="00360515">
        <w:rPr>
          <w:u w:val="single"/>
        </w:rPr>
        <w:t>TITANIUM Onderdelen</w:t>
      </w:r>
      <w:r w:rsidR="00747848">
        <w:rPr>
          <w:u w:val="single"/>
        </w:rPr>
        <w:t xml:space="preserve"> </w:t>
      </w:r>
      <w:r>
        <w:rPr>
          <w:u w:val="single"/>
        </w:rPr>
        <w:t xml:space="preserve"> </w:t>
      </w:r>
      <w:r w:rsidRPr="00360515">
        <w:rPr>
          <w:u w:val="single"/>
        </w:rPr>
        <w:t>Grade</w:t>
      </w:r>
      <w:r>
        <w:rPr>
          <w:b/>
          <w:u w:val="single"/>
        </w:rPr>
        <w:t xml:space="preserve"> 2</w:t>
      </w:r>
    </w:p>
    <w:p w:rsidR="00360515" w:rsidRPr="00205002" w:rsidRDefault="00987142" w:rsidP="0089135B">
      <w:pPr>
        <w:pStyle w:val="NoSpacing"/>
        <w:numPr>
          <w:ilvl w:val="0"/>
          <w:numId w:val="1"/>
        </w:numPr>
        <w:rPr>
          <w:lang w:val="en-US"/>
        </w:rPr>
      </w:pPr>
      <w:r>
        <w:rPr>
          <w:lang w:val="en-US"/>
        </w:rPr>
        <w:t>30</w:t>
      </w:r>
      <w:r w:rsidR="00360515" w:rsidRPr="00205002">
        <w:rPr>
          <w:lang w:val="en-US"/>
        </w:rPr>
        <w:t xml:space="preserve">0 </w:t>
      </w:r>
      <w:proofErr w:type="spellStart"/>
      <w:r w:rsidR="00360515" w:rsidRPr="00205002">
        <w:rPr>
          <w:lang w:val="en-US"/>
        </w:rPr>
        <w:t>stuks</w:t>
      </w:r>
      <w:proofErr w:type="spellEnd"/>
      <w:r w:rsidR="00360515" w:rsidRPr="00205002">
        <w:rPr>
          <w:lang w:val="en-US"/>
        </w:rPr>
        <w:t xml:space="preserve"> </w:t>
      </w:r>
      <w:r w:rsidR="002970E5">
        <w:rPr>
          <w:lang w:val="en-US"/>
        </w:rPr>
        <w:t xml:space="preserve"> </w:t>
      </w:r>
      <w:r w:rsidR="00E9363C">
        <w:rPr>
          <w:lang w:val="en-US"/>
        </w:rPr>
        <w:t xml:space="preserve"> Hexagon head Cap Screw </w:t>
      </w:r>
      <w:r w:rsidR="0089135B">
        <w:rPr>
          <w:lang w:val="en-US"/>
        </w:rPr>
        <w:t>M3x25-</w:t>
      </w:r>
      <w:r w:rsidR="00E9363C">
        <w:rPr>
          <w:lang w:val="en-US"/>
        </w:rPr>
        <w:t xml:space="preserve"> DIN 912-</w:t>
      </w:r>
      <w:r w:rsidR="0089135B">
        <w:rPr>
          <w:lang w:val="en-US"/>
        </w:rPr>
        <w:t xml:space="preserve"> Ti Grade 2</w:t>
      </w:r>
    </w:p>
    <w:p w:rsidR="00360515" w:rsidRDefault="00360515" w:rsidP="0022177F">
      <w:pPr>
        <w:pStyle w:val="NoSpacing"/>
        <w:ind w:left="720"/>
      </w:pPr>
      <w:proofErr w:type="spellStart"/>
      <w:r w:rsidRPr="00360515">
        <w:t>Material</w:t>
      </w:r>
      <w:proofErr w:type="spellEnd"/>
      <w:r w:rsidRPr="00360515">
        <w:t xml:space="preserve">: Titanium </w:t>
      </w:r>
      <w:r w:rsidRPr="00360515">
        <w:rPr>
          <w:u w:val="single"/>
        </w:rPr>
        <w:t>Grade</w:t>
      </w:r>
      <w:r w:rsidR="00205002">
        <w:rPr>
          <w:b/>
          <w:u w:val="single"/>
        </w:rPr>
        <w:t xml:space="preserve"> 2</w:t>
      </w:r>
      <w:r w:rsidR="00205002">
        <w:t xml:space="preserve"> </w:t>
      </w:r>
      <w:r w:rsidRPr="00360515">
        <w:t xml:space="preserve"> </w:t>
      </w:r>
      <w:proofErr w:type="spellStart"/>
      <w:r w:rsidRPr="00360515">
        <w:t>werk</w:t>
      </w:r>
      <w:r w:rsidR="00205002">
        <w:t>stoffnr</w:t>
      </w:r>
      <w:proofErr w:type="spellEnd"/>
      <w:r w:rsidR="00205002">
        <w:t>.: 3.703</w:t>
      </w:r>
      <w:r w:rsidRPr="00360515">
        <w:t xml:space="preserve">5 </w:t>
      </w:r>
    </w:p>
    <w:p w:rsidR="00BC7681" w:rsidRDefault="00BC7681" w:rsidP="0022177F">
      <w:pPr>
        <w:pStyle w:val="NoSpacing"/>
        <w:ind w:left="720"/>
      </w:pPr>
    </w:p>
    <w:p w:rsidR="00BC7681" w:rsidRPr="00205002" w:rsidRDefault="00BC7681" w:rsidP="00BC7681">
      <w:pPr>
        <w:pStyle w:val="NoSpacing"/>
        <w:numPr>
          <w:ilvl w:val="0"/>
          <w:numId w:val="1"/>
        </w:numPr>
        <w:rPr>
          <w:lang w:val="en-US"/>
        </w:rPr>
      </w:pPr>
      <w:r>
        <w:rPr>
          <w:lang w:val="en-US"/>
        </w:rPr>
        <w:t>10</w:t>
      </w:r>
      <w:r w:rsidRPr="00205002">
        <w:rPr>
          <w:lang w:val="en-US"/>
        </w:rPr>
        <w:t xml:space="preserve">0 </w:t>
      </w:r>
      <w:proofErr w:type="spellStart"/>
      <w:r w:rsidRPr="00205002">
        <w:rPr>
          <w:lang w:val="en-US"/>
        </w:rPr>
        <w:t>stuks</w:t>
      </w:r>
      <w:proofErr w:type="spellEnd"/>
      <w:r w:rsidRPr="00205002">
        <w:rPr>
          <w:lang w:val="en-US"/>
        </w:rPr>
        <w:t xml:space="preserve"> </w:t>
      </w:r>
      <w:r>
        <w:rPr>
          <w:lang w:val="en-US"/>
        </w:rPr>
        <w:t xml:space="preserve"> </w:t>
      </w:r>
      <w:r w:rsidR="005A19A0">
        <w:rPr>
          <w:lang w:val="en-US"/>
        </w:rPr>
        <w:t>Adaptor Ring 2A</w:t>
      </w:r>
      <w:r>
        <w:rPr>
          <w:lang w:val="en-US"/>
        </w:rPr>
        <w:t xml:space="preserve">  </w:t>
      </w:r>
      <w:r w:rsidR="005A19A0">
        <w:rPr>
          <w:lang w:val="en-US"/>
        </w:rPr>
        <w:t xml:space="preserve">conform </w:t>
      </w:r>
      <w:proofErr w:type="spellStart"/>
      <w:r w:rsidR="005A19A0">
        <w:rPr>
          <w:lang w:val="en-US"/>
        </w:rPr>
        <w:t>tek</w:t>
      </w:r>
      <w:proofErr w:type="spellEnd"/>
      <w:r w:rsidR="005A19A0">
        <w:rPr>
          <w:lang w:val="en-US"/>
        </w:rPr>
        <w:t>.: AA6300 Release: B (Datum 29 Jan. 2014</w:t>
      </w:r>
      <w:r w:rsidRPr="00582269">
        <w:rPr>
          <w:lang w:val="en-US"/>
        </w:rPr>
        <w:t>)</w:t>
      </w:r>
    </w:p>
    <w:p w:rsidR="00BC7681" w:rsidRDefault="00BC7681" w:rsidP="00BC7681">
      <w:pPr>
        <w:pStyle w:val="NoSpacing"/>
        <w:ind w:left="720"/>
      </w:pPr>
      <w:proofErr w:type="spellStart"/>
      <w:r w:rsidRPr="00360515">
        <w:t>Material</w:t>
      </w:r>
      <w:proofErr w:type="spellEnd"/>
      <w:r w:rsidRPr="00360515">
        <w:t xml:space="preserve">: Titanium </w:t>
      </w:r>
      <w:r w:rsidRPr="00360515">
        <w:rPr>
          <w:u w:val="single"/>
        </w:rPr>
        <w:t>Grade</w:t>
      </w:r>
      <w:r>
        <w:rPr>
          <w:b/>
          <w:u w:val="single"/>
        </w:rPr>
        <w:t xml:space="preserve"> 2</w:t>
      </w:r>
      <w:r>
        <w:t xml:space="preserve"> </w:t>
      </w:r>
      <w:r w:rsidRPr="00360515">
        <w:t xml:space="preserve"> </w:t>
      </w:r>
      <w:proofErr w:type="spellStart"/>
      <w:r w:rsidRPr="00360515">
        <w:t>werk</w:t>
      </w:r>
      <w:r>
        <w:t>stoffnr</w:t>
      </w:r>
      <w:proofErr w:type="spellEnd"/>
      <w:r>
        <w:t>.: 3.703</w:t>
      </w:r>
      <w:r w:rsidRPr="00360515">
        <w:t>5</w:t>
      </w:r>
    </w:p>
    <w:p w:rsidR="005A19A0" w:rsidRDefault="005A19A0" w:rsidP="00BC7681">
      <w:pPr>
        <w:pStyle w:val="NoSpacing"/>
        <w:ind w:left="720"/>
      </w:pPr>
      <w:r w:rsidRPr="005A19A0">
        <w:rPr>
          <w:b/>
        </w:rPr>
        <w:t>ATTENTIE</w:t>
      </w:r>
      <w:r w:rsidR="00250CF4">
        <w:rPr>
          <w:b/>
        </w:rPr>
        <w:t xml:space="preserve"> !! </w:t>
      </w:r>
      <w:r>
        <w:t>: Deze ringen dienen nagegloeid te worden !</w:t>
      </w:r>
      <w:r w:rsidR="00250CF4">
        <w:t xml:space="preserve"> </w:t>
      </w:r>
      <w:r>
        <w:t xml:space="preserve"> (zie tekening)</w:t>
      </w:r>
    </w:p>
    <w:p w:rsidR="0058379E" w:rsidRDefault="0058379E" w:rsidP="00BC7681">
      <w:pPr>
        <w:pStyle w:val="NoSpacing"/>
        <w:ind w:left="720"/>
      </w:pPr>
    </w:p>
    <w:p w:rsidR="0058379E" w:rsidRDefault="0058379E" w:rsidP="00BC7681">
      <w:pPr>
        <w:pStyle w:val="NoSpacing"/>
        <w:ind w:left="720"/>
      </w:pPr>
      <w:r>
        <w:t>Materiaal: Is bij laatste bestelling geleverd</w:t>
      </w:r>
      <w:r w:rsidR="00B87D8F">
        <w:t xml:space="preserve"> , is aanwezig MA- (Rob)</w:t>
      </w:r>
    </w:p>
    <w:p w:rsidR="00B87D8F" w:rsidRPr="00B87D8F" w:rsidRDefault="00B87D8F" w:rsidP="00BC7681">
      <w:pPr>
        <w:pStyle w:val="NoSpacing"/>
        <w:ind w:left="720"/>
        <w:rPr>
          <w:b/>
          <w:sz w:val="24"/>
          <w:szCs w:val="24"/>
        </w:rPr>
      </w:pPr>
      <w:r w:rsidRPr="00B87D8F">
        <w:rPr>
          <w:b/>
          <w:sz w:val="24"/>
          <w:szCs w:val="24"/>
        </w:rPr>
        <w:t>Productie: ??? ;  Aktie:  Auke/Patrick</w:t>
      </w:r>
    </w:p>
    <w:p w:rsidR="0095306C" w:rsidRDefault="0095306C" w:rsidP="00E9363C"/>
    <w:p w:rsidR="00F73EA7" w:rsidRPr="0058379E" w:rsidRDefault="00F73EA7" w:rsidP="00E9363C">
      <w:bookmarkStart w:id="0" w:name="_GoBack"/>
      <w:bookmarkEnd w:id="0"/>
    </w:p>
    <w:p w:rsidR="0095306C" w:rsidRPr="0058379E" w:rsidRDefault="0095306C" w:rsidP="0095306C"/>
    <w:p w:rsidR="00360515" w:rsidRPr="0058379E" w:rsidRDefault="00360515" w:rsidP="00360515"/>
    <w:p w:rsidR="00360515" w:rsidRPr="0058379E" w:rsidRDefault="00360515"/>
    <w:sectPr w:rsidR="00360515" w:rsidRPr="005837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F4DDE"/>
    <w:multiLevelType w:val="hybridMultilevel"/>
    <w:tmpl w:val="FAB468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C97ACF"/>
    <w:multiLevelType w:val="hybridMultilevel"/>
    <w:tmpl w:val="06FC76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BCB"/>
    <w:rsid w:val="00062BCB"/>
    <w:rsid w:val="000A061E"/>
    <w:rsid w:val="00205002"/>
    <w:rsid w:val="0022177F"/>
    <w:rsid w:val="00250CF4"/>
    <w:rsid w:val="00251584"/>
    <w:rsid w:val="00275EEC"/>
    <w:rsid w:val="002970E5"/>
    <w:rsid w:val="003245DE"/>
    <w:rsid w:val="00360515"/>
    <w:rsid w:val="00441D1F"/>
    <w:rsid w:val="005206CD"/>
    <w:rsid w:val="00582269"/>
    <w:rsid w:val="0058379E"/>
    <w:rsid w:val="005A19A0"/>
    <w:rsid w:val="005A1B19"/>
    <w:rsid w:val="00636F39"/>
    <w:rsid w:val="00677E02"/>
    <w:rsid w:val="00747848"/>
    <w:rsid w:val="0089135B"/>
    <w:rsid w:val="008B58D3"/>
    <w:rsid w:val="0095306C"/>
    <w:rsid w:val="00987142"/>
    <w:rsid w:val="00A4308B"/>
    <w:rsid w:val="00B8625D"/>
    <w:rsid w:val="00B87D8F"/>
    <w:rsid w:val="00B917A0"/>
    <w:rsid w:val="00BC7681"/>
    <w:rsid w:val="00E9363C"/>
    <w:rsid w:val="00F73EA7"/>
    <w:rsid w:val="00FB0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0515"/>
    <w:pPr>
      <w:ind w:left="720"/>
      <w:contextualSpacing/>
    </w:pPr>
  </w:style>
  <w:style w:type="paragraph" w:styleId="NoSpacing">
    <w:name w:val="No Spacing"/>
    <w:uiPriority w:val="1"/>
    <w:qFormat/>
    <w:rsid w:val="0022177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0515"/>
    <w:pPr>
      <w:ind w:left="720"/>
      <w:contextualSpacing/>
    </w:pPr>
  </w:style>
  <w:style w:type="paragraph" w:styleId="NoSpacing">
    <w:name w:val="No Spacing"/>
    <w:uiPriority w:val="1"/>
    <w:qFormat/>
    <w:rsid w:val="002217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D855189F.dotm</Template>
  <TotalTime>147</TotalTime>
  <Pages>1</Pages>
  <Words>177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Nikhef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c07</dc:creator>
  <cp:lastModifiedBy>c07</cp:lastModifiedBy>
  <cp:revision>17</cp:revision>
  <dcterms:created xsi:type="dcterms:W3CDTF">2014-03-03T08:51:00Z</dcterms:created>
  <dcterms:modified xsi:type="dcterms:W3CDTF">2014-03-03T11:17:00Z</dcterms:modified>
</cp:coreProperties>
</file>